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019F2" w14:textId="77777777" w:rsidR="000E3A23" w:rsidRDefault="000E3A23" w:rsidP="000E3A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AMECOK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fl.1416)</w:t>
      </w:r>
    </w:p>
    <w:p w14:paraId="6D40008C" w14:textId="77777777" w:rsidR="000E3A23" w:rsidRDefault="000E3A23" w:rsidP="000E3A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Solihull</w:t>
      </w:r>
      <w:proofErr w:type="spellEnd"/>
      <w:r>
        <w:rPr>
          <w:rFonts w:cs="Times New Roman"/>
          <w:szCs w:val="24"/>
        </w:rPr>
        <w:t>, Warwickshire. Brasier.</w:t>
      </w:r>
    </w:p>
    <w:p w14:paraId="4B61FE6F" w14:textId="77777777" w:rsidR="000E3A23" w:rsidRDefault="000E3A23" w:rsidP="000E3A23">
      <w:pPr>
        <w:pStyle w:val="NoSpacing"/>
        <w:rPr>
          <w:rFonts w:cs="Times New Roman"/>
          <w:szCs w:val="24"/>
        </w:rPr>
      </w:pPr>
    </w:p>
    <w:p w14:paraId="096AD7BF" w14:textId="77777777" w:rsidR="000E3A23" w:rsidRDefault="000E3A23" w:rsidP="000E3A23">
      <w:pPr>
        <w:pStyle w:val="NoSpacing"/>
        <w:rPr>
          <w:rFonts w:cs="Times New Roman"/>
          <w:szCs w:val="24"/>
        </w:rPr>
      </w:pPr>
    </w:p>
    <w:p w14:paraId="62E371AF" w14:textId="77777777" w:rsidR="000E3A23" w:rsidRDefault="000E3A23" w:rsidP="000E3A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1416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Collum</w:t>
      </w:r>
      <w:proofErr w:type="spellEnd"/>
      <w:r>
        <w:rPr>
          <w:rFonts w:cs="Times New Roman"/>
          <w:szCs w:val="24"/>
        </w:rPr>
        <w:t xml:space="preserve">, Parson of </w:t>
      </w:r>
      <w:proofErr w:type="spellStart"/>
      <w:r>
        <w:rPr>
          <w:rFonts w:cs="Times New Roman"/>
          <w:szCs w:val="24"/>
        </w:rPr>
        <w:t>Solihull</w:t>
      </w:r>
      <w:proofErr w:type="spellEnd"/>
      <w:r>
        <w:rPr>
          <w:rFonts w:cs="Times New Roman"/>
          <w:szCs w:val="24"/>
        </w:rPr>
        <w:t>(q.v.), brought a plaint of trespass and</w:t>
      </w:r>
    </w:p>
    <w:p w14:paraId="4A8D225C" w14:textId="77777777" w:rsidR="000E3A23" w:rsidRDefault="000E3A23" w:rsidP="000E3A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fishing against him and Richard </w:t>
      </w:r>
      <w:proofErr w:type="spellStart"/>
      <w:r>
        <w:rPr>
          <w:rFonts w:cs="Times New Roman"/>
          <w:szCs w:val="24"/>
        </w:rPr>
        <w:t>atte</w:t>
      </w:r>
      <w:proofErr w:type="spellEnd"/>
      <w:r>
        <w:rPr>
          <w:rFonts w:cs="Times New Roman"/>
          <w:szCs w:val="24"/>
        </w:rPr>
        <w:t xml:space="preserve"> Halle of King’s Norton,</w:t>
      </w:r>
    </w:p>
    <w:p w14:paraId="236C10D2" w14:textId="77777777" w:rsidR="000E3A23" w:rsidRDefault="000E3A23" w:rsidP="000E3A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Worcestershire(q.v.).</w:t>
      </w:r>
    </w:p>
    <w:p w14:paraId="03CE0343" w14:textId="77777777" w:rsidR="000E3A23" w:rsidRDefault="000E3A23" w:rsidP="000E3A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06525">
          <w:rPr>
            <w:rStyle w:val="Hyperlink"/>
            <w:rFonts w:cs="Times New Roman"/>
            <w:szCs w:val="24"/>
          </w:rPr>
          <w:t>https://waalt.uh.edu/index.php/CP40/621</w:t>
        </w:r>
      </w:hyperlink>
      <w:r>
        <w:rPr>
          <w:rFonts w:cs="Times New Roman"/>
          <w:szCs w:val="24"/>
        </w:rPr>
        <w:t xml:space="preserve"> )</w:t>
      </w:r>
    </w:p>
    <w:p w14:paraId="115FD2F2" w14:textId="77777777" w:rsidR="000E3A23" w:rsidRDefault="000E3A23" w:rsidP="000E3A23">
      <w:pPr>
        <w:pStyle w:val="NoSpacing"/>
        <w:rPr>
          <w:rFonts w:cs="Times New Roman"/>
          <w:szCs w:val="24"/>
        </w:rPr>
      </w:pPr>
    </w:p>
    <w:p w14:paraId="242C4AD5" w14:textId="77777777" w:rsidR="000E3A23" w:rsidRDefault="000E3A23" w:rsidP="000E3A23">
      <w:pPr>
        <w:pStyle w:val="NoSpacing"/>
        <w:rPr>
          <w:rFonts w:cs="Times New Roman"/>
          <w:szCs w:val="24"/>
        </w:rPr>
      </w:pPr>
    </w:p>
    <w:p w14:paraId="523F9AB4" w14:textId="77777777" w:rsidR="000E3A23" w:rsidRDefault="000E3A23" w:rsidP="000E3A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June 2023</w:t>
      </w:r>
    </w:p>
    <w:p w14:paraId="47BF55E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75F0C" w14:textId="77777777" w:rsidR="000E3A23" w:rsidRDefault="000E3A23" w:rsidP="009139A6">
      <w:r>
        <w:separator/>
      </w:r>
    </w:p>
  </w:endnote>
  <w:endnote w:type="continuationSeparator" w:id="0">
    <w:p w14:paraId="619A9C7E" w14:textId="77777777" w:rsidR="000E3A23" w:rsidRDefault="000E3A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B8A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827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B8E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ED15D" w14:textId="77777777" w:rsidR="000E3A23" w:rsidRDefault="000E3A23" w:rsidP="009139A6">
      <w:r>
        <w:separator/>
      </w:r>
    </w:p>
  </w:footnote>
  <w:footnote w:type="continuationSeparator" w:id="0">
    <w:p w14:paraId="6A6106C3" w14:textId="77777777" w:rsidR="000E3A23" w:rsidRDefault="000E3A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BF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CF0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98A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23"/>
    <w:rsid w:val="000666E0"/>
    <w:rsid w:val="000E3A23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1A054"/>
  <w15:chartTrackingRefBased/>
  <w15:docId w15:val="{BC4833C4-A58A-45E2-B9BF-5D5A80295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E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2023-06-11T09:08:00Z</dcterms:created>
  <dcterms:modified xsi:type="dcterms:W3CDTF">2023-06-11T09:08:00Z</dcterms:modified>
</cp:coreProperties>
</file>